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EAA" w:rsidRPr="00B12EAA" w:rsidRDefault="00CA62C3" w:rsidP="000E4AD5">
      <w:pPr>
        <w:spacing w:after="0" w:line="19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ЗАЯВКА</w:t>
      </w:r>
    </w:p>
    <w:p w:rsidR="00B12EAA" w:rsidRDefault="00B12EAA" w:rsidP="000E4AD5">
      <w:pPr>
        <w:spacing w:after="0" w:line="19" w:lineRule="atLeast"/>
        <w:jc w:val="center"/>
        <w:rPr>
          <w:rFonts w:ascii="Times New Roman" w:hAnsi="Times New Roman"/>
          <w:sz w:val="24"/>
          <w:szCs w:val="24"/>
        </w:rPr>
      </w:pPr>
      <w:r w:rsidRPr="00B12EAA">
        <w:rPr>
          <w:rFonts w:ascii="Times New Roman" w:hAnsi="Times New Roman"/>
          <w:sz w:val="24"/>
          <w:szCs w:val="24"/>
        </w:rPr>
        <w:t xml:space="preserve">на участие </w:t>
      </w:r>
      <w:r w:rsidR="005E6937">
        <w:rPr>
          <w:rFonts w:ascii="Times New Roman" w:hAnsi="Times New Roman"/>
          <w:sz w:val="24"/>
          <w:szCs w:val="24"/>
        </w:rPr>
        <w:t xml:space="preserve">в </w:t>
      </w:r>
      <w:r w:rsidR="00CA62C3">
        <w:rPr>
          <w:rFonts w:ascii="Times New Roman" w:hAnsi="Times New Roman"/>
          <w:sz w:val="24"/>
          <w:szCs w:val="24"/>
        </w:rPr>
        <w:t>закупке</w:t>
      </w:r>
      <w:r w:rsidRPr="00B12EAA">
        <w:rPr>
          <w:rFonts w:ascii="Times New Roman" w:hAnsi="Times New Roman"/>
          <w:sz w:val="24"/>
          <w:szCs w:val="24"/>
        </w:rPr>
        <w:t xml:space="preserve"> на право заключения договора</w:t>
      </w:r>
    </w:p>
    <w:p w:rsidR="00B12EAA" w:rsidRPr="00B97E9B" w:rsidRDefault="00CA62C3" w:rsidP="00B97E9B">
      <w:pPr>
        <w:spacing w:line="19" w:lineRule="atLeast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поставки</w:t>
      </w:r>
      <w:r w:rsidR="001D488A">
        <w:rPr>
          <w:rFonts w:ascii="Times New Roman" w:hAnsi="Times New Roman"/>
          <w:sz w:val="24"/>
          <w:szCs w:val="24"/>
        </w:rPr>
        <w:t xml:space="preserve"> оборудования:</w:t>
      </w:r>
      <w:r>
        <w:rPr>
          <w:rFonts w:ascii="Times New Roman" w:hAnsi="Times New Roman"/>
          <w:sz w:val="24"/>
          <w:szCs w:val="24"/>
        </w:rPr>
        <w:t xml:space="preserve"> </w:t>
      </w:r>
      <w:r w:rsidR="00E66ADC" w:rsidRPr="00E66ADC">
        <w:rPr>
          <w:rFonts w:ascii="Times New Roman" w:hAnsi="Times New Roman"/>
          <w:bCs/>
          <w:sz w:val="24"/>
          <w:szCs w:val="24"/>
        </w:rPr>
        <w:t>телефоны и планшеты</w:t>
      </w:r>
    </w:p>
    <w:p w:rsidR="00B12EAA" w:rsidRPr="00B12EAA" w:rsidRDefault="00B12EAA" w:rsidP="000E4AD5">
      <w:pPr>
        <w:tabs>
          <w:tab w:val="left" w:pos="5529"/>
        </w:tabs>
        <w:spacing w:after="0" w:line="19" w:lineRule="atLeast"/>
        <w:jc w:val="both"/>
        <w:rPr>
          <w:rFonts w:ascii="Times New Roman" w:hAnsi="Times New Roman"/>
          <w:sz w:val="24"/>
          <w:szCs w:val="24"/>
        </w:rPr>
      </w:pPr>
      <w:r w:rsidRPr="00B12EAA">
        <w:rPr>
          <w:rFonts w:ascii="Times New Roman" w:hAnsi="Times New Roman"/>
          <w:sz w:val="24"/>
          <w:szCs w:val="24"/>
        </w:rPr>
        <w:t>1. Изучив документацию о проведении</w:t>
      </w:r>
      <w:r w:rsidR="00CA62C3">
        <w:rPr>
          <w:rFonts w:ascii="Times New Roman" w:hAnsi="Times New Roman"/>
          <w:sz w:val="24"/>
          <w:szCs w:val="24"/>
        </w:rPr>
        <w:t xml:space="preserve"> закупки </w:t>
      </w:r>
      <w:r w:rsidR="00CA62C3" w:rsidRPr="00CA62C3">
        <w:rPr>
          <w:rFonts w:ascii="Times New Roman" w:hAnsi="Times New Roman"/>
          <w:sz w:val="24"/>
          <w:szCs w:val="24"/>
        </w:rPr>
        <w:t>на поставку компьютерного оборудования и комплектующих для оснащения Детского технопарка «Кванториум»</w:t>
      </w:r>
      <w:r w:rsidR="00CA62C3">
        <w:rPr>
          <w:rFonts w:ascii="Times New Roman" w:hAnsi="Times New Roman"/>
          <w:sz w:val="24"/>
          <w:szCs w:val="24"/>
        </w:rPr>
        <w:t>, положение о закупочной деятельности</w:t>
      </w:r>
      <w:r w:rsidRPr="00CA62C3">
        <w:rPr>
          <w:rFonts w:ascii="Times New Roman" w:hAnsi="Times New Roman"/>
          <w:sz w:val="24"/>
          <w:szCs w:val="24"/>
        </w:rPr>
        <w:t xml:space="preserve"> Заказчика,</w:t>
      </w:r>
      <w:r w:rsidRPr="00B12EAA">
        <w:rPr>
          <w:rFonts w:ascii="Times New Roman" w:hAnsi="Times New Roman"/>
          <w:sz w:val="24"/>
          <w:szCs w:val="24"/>
        </w:rPr>
        <w:t xml:space="preserve"> и иные нормативно-правовые акты, регулирующие проведение процедуры</w:t>
      </w:r>
      <w:r w:rsidR="00CA62C3">
        <w:rPr>
          <w:rFonts w:ascii="Times New Roman" w:hAnsi="Times New Roman"/>
          <w:sz w:val="24"/>
          <w:szCs w:val="24"/>
        </w:rPr>
        <w:t xml:space="preserve"> закупки</w:t>
      </w:r>
      <w:r w:rsidRPr="00B12EAA">
        <w:rPr>
          <w:rFonts w:ascii="Times New Roman" w:hAnsi="Times New Roman"/>
          <w:sz w:val="24"/>
          <w:szCs w:val="24"/>
        </w:rPr>
        <w:t xml:space="preserve">, </w:t>
      </w:r>
      <w:r w:rsidR="00CA62C3">
        <w:rPr>
          <w:rFonts w:ascii="Times New Roman" w:hAnsi="Times New Roman"/>
          <w:sz w:val="24"/>
          <w:szCs w:val="24"/>
        </w:rPr>
        <w:t>____________________________________________________</w:t>
      </w:r>
      <w:r w:rsidRPr="00B12EAA">
        <w:rPr>
          <w:rFonts w:ascii="Times New Roman" w:hAnsi="Times New Roman"/>
          <w:sz w:val="24"/>
          <w:szCs w:val="24"/>
        </w:rPr>
        <w:t>выражает со</w:t>
      </w:r>
      <w:r w:rsidR="00CA62C3">
        <w:rPr>
          <w:rFonts w:ascii="Times New Roman" w:hAnsi="Times New Roman"/>
          <w:sz w:val="24"/>
          <w:szCs w:val="24"/>
        </w:rPr>
        <w:t xml:space="preserve">гласие на поставку </w:t>
      </w:r>
      <w:r w:rsidR="00CA62C3" w:rsidRPr="00CA62C3">
        <w:rPr>
          <w:rFonts w:ascii="Times New Roman" w:hAnsi="Times New Roman"/>
          <w:sz w:val="24"/>
          <w:szCs w:val="24"/>
        </w:rPr>
        <w:t>компьютерного оборудования и комплектующих</w:t>
      </w:r>
      <w:r w:rsidRPr="00B12EAA">
        <w:rPr>
          <w:rFonts w:ascii="Times New Roman" w:hAnsi="Times New Roman"/>
          <w:sz w:val="24"/>
          <w:szCs w:val="24"/>
        </w:rPr>
        <w:t xml:space="preserve"> на условиях</w:t>
      </w:r>
      <w:r w:rsidR="005E6937">
        <w:rPr>
          <w:rFonts w:ascii="Times New Roman" w:hAnsi="Times New Roman"/>
          <w:sz w:val="24"/>
          <w:szCs w:val="24"/>
        </w:rPr>
        <w:t>,</w:t>
      </w:r>
      <w:r w:rsidRPr="00B12EAA">
        <w:rPr>
          <w:rFonts w:ascii="Times New Roman" w:hAnsi="Times New Roman"/>
          <w:sz w:val="24"/>
          <w:szCs w:val="24"/>
        </w:rPr>
        <w:t xml:space="preserve"> предусмотренных указанной документацией.</w:t>
      </w:r>
    </w:p>
    <w:p w:rsidR="00B12EAA" w:rsidRPr="00B12EAA" w:rsidRDefault="00B12EAA" w:rsidP="000E4AD5">
      <w:pPr>
        <w:tabs>
          <w:tab w:val="left" w:pos="5529"/>
        </w:tabs>
        <w:spacing w:after="0" w:line="19" w:lineRule="atLeast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12EAA" w:rsidRPr="00B12EAA" w:rsidRDefault="00B12EAA" w:rsidP="000E4AD5">
      <w:pPr>
        <w:tabs>
          <w:tab w:val="left" w:pos="5529"/>
        </w:tabs>
        <w:spacing w:after="0" w:line="19" w:lineRule="atLeast"/>
        <w:jc w:val="both"/>
        <w:rPr>
          <w:rFonts w:ascii="Times New Roman" w:hAnsi="Times New Roman"/>
          <w:sz w:val="24"/>
          <w:szCs w:val="24"/>
        </w:rPr>
      </w:pPr>
      <w:r w:rsidRPr="00B12EAA">
        <w:rPr>
          <w:rFonts w:ascii="Times New Roman" w:hAnsi="Times New Roman"/>
          <w:sz w:val="24"/>
          <w:szCs w:val="24"/>
        </w:rPr>
        <w:t>Направляем описание товара, который является предметом закупки</w:t>
      </w:r>
      <w:r w:rsidR="005E6937">
        <w:rPr>
          <w:rFonts w:ascii="Times New Roman" w:hAnsi="Times New Roman"/>
          <w:sz w:val="24"/>
          <w:szCs w:val="24"/>
        </w:rPr>
        <w:t>,</w:t>
      </w:r>
      <w:r w:rsidRPr="00B12EAA">
        <w:rPr>
          <w:rFonts w:ascii="Times New Roman" w:hAnsi="Times New Roman"/>
          <w:sz w:val="24"/>
          <w:szCs w:val="24"/>
        </w:rPr>
        <w:t xml:space="preserve"> в соответствии с требованиями документации.</w:t>
      </w:r>
    </w:p>
    <w:p w:rsidR="00B12EAA" w:rsidRPr="00B12EAA" w:rsidRDefault="00B12EAA" w:rsidP="000E4AD5">
      <w:pPr>
        <w:tabs>
          <w:tab w:val="left" w:pos="5529"/>
        </w:tabs>
        <w:spacing w:after="0" w:line="19" w:lineRule="atLeast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B12EAA" w:rsidRPr="00B12EAA" w:rsidRDefault="00B12EAA" w:rsidP="000E4AD5">
      <w:pPr>
        <w:spacing w:after="0" w:line="19" w:lineRule="atLeast"/>
        <w:ind w:firstLine="539"/>
        <w:jc w:val="center"/>
        <w:rPr>
          <w:rFonts w:ascii="Times New Roman" w:hAnsi="Times New Roman"/>
          <w:b/>
          <w:sz w:val="24"/>
          <w:szCs w:val="24"/>
        </w:rPr>
      </w:pPr>
      <w:r w:rsidRPr="00B12EAA">
        <w:rPr>
          <w:rFonts w:ascii="Times New Roman" w:hAnsi="Times New Roman"/>
          <w:b/>
          <w:sz w:val="24"/>
          <w:szCs w:val="24"/>
        </w:rPr>
        <w:t>Описание поставляемого товара,</w:t>
      </w:r>
    </w:p>
    <w:p w:rsidR="00B12EAA" w:rsidRPr="00B12EAA" w:rsidRDefault="00B12EAA" w:rsidP="000E4AD5">
      <w:pPr>
        <w:spacing w:after="0" w:line="19" w:lineRule="atLeast"/>
        <w:ind w:firstLine="539"/>
        <w:jc w:val="center"/>
        <w:rPr>
          <w:rFonts w:ascii="Times New Roman" w:hAnsi="Times New Roman"/>
          <w:b/>
          <w:sz w:val="24"/>
          <w:szCs w:val="24"/>
        </w:rPr>
      </w:pPr>
      <w:r w:rsidRPr="00B12EAA">
        <w:rPr>
          <w:rFonts w:ascii="Times New Roman" w:hAnsi="Times New Roman"/>
          <w:b/>
          <w:sz w:val="24"/>
          <w:szCs w:val="24"/>
        </w:rPr>
        <w:t>его функциональных характеристик (потребительских свойств),</w:t>
      </w:r>
    </w:p>
    <w:p w:rsidR="00B12EAA" w:rsidRDefault="00B12EAA" w:rsidP="000E4AD5">
      <w:pPr>
        <w:spacing w:after="0" w:line="19" w:lineRule="atLeast"/>
        <w:ind w:firstLine="539"/>
        <w:jc w:val="center"/>
        <w:rPr>
          <w:rFonts w:ascii="Times New Roman" w:hAnsi="Times New Roman"/>
          <w:b/>
          <w:sz w:val="24"/>
          <w:szCs w:val="24"/>
        </w:rPr>
      </w:pPr>
      <w:r w:rsidRPr="00B12EAA">
        <w:rPr>
          <w:rFonts w:ascii="Times New Roman" w:hAnsi="Times New Roman"/>
          <w:b/>
          <w:sz w:val="24"/>
          <w:szCs w:val="24"/>
        </w:rPr>
        <w:t>количественных и качественных характеристик</w:t>
      </w:r>
    </w:p>
    <w:p w:rsidR="00B12EAA" w:rsidRPr="00B12EAA" w:rsidRDefault="00B12EAA" w:rsidP="00B12EA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2124"/>
        <w:gridCol w:w="3525"/>
        <w:gridCol w:w="1935"/>
        <w:gridCol w:w="1653"/>
      </w:tblGrid>
      <w:tr w:rsidR="009458E6" w:rsidTr="006E3F5A">
        <w:tc>
          <w:tcPr>
            <w:tcW w:w="533" w:type="dxa"/>
          </w:tcPr>
          <w:p w:rsidR="009458E6" w:rsidRDefault="009458E6" w:rsidP="009458E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пп.</w:t>
            </w:r>
          </w:p>
        </w:tc>
        <w:tc>
          <w:tcPr>
            <w:tcW w:w="2151" w:type="dxa"/>
          </w:tcPr>
          <w:p w:rsidR="009458E6" w:rsidRDefault="009458E6" w:rsidP="009458E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8E6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оборудование</w:t>
            </w:r>
          </w:p>
        </w:tc>
        <w:tc>
          <w:tcPr>
            <w:tcW w:w="3661" w:type="dxa"/>
          </w:tcPr>
          <w:p w:rsidR="009458E6" w:rsidRDefault="0005545F" w:rsidP="009458E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Краткие </w:t>
            </w:r>
            <w:r w:rsidR="009458E6" w:rsidRPr="009458E6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985" w:type="dxa"/>
          </w:tcPr>
          <w:p w:rsidR="009458E6" w:rsidRPr="009458E6" w:rsidRDefault="009458E6" w:rsidP="009458E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8E6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667" w:type="dxa"/>
          </w:tcPr>
          <w:p w:rsidR="009458E6" w:rsidRPr="009458E6" w:rsidRDefault="009458E6" w:rsidP="009458E6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8E6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9458E6" w:rsidTr="006E3F5A">
        <w:tc>
          <w:tcPr>
            <w:tcW w:w="533" w:type="dxa"/>
          </w:tcPr>
          <w:p w:rsidR="009458E6" w:rsidRDefault="009458E6" w:rsidP="00B12EAA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9458E6" w:rsidRDefault="009458E6" w:rsidP="00B12EAA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9458E6" w:rsidRDefault="009458E6" w:rsidP="00B12EAA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58E6" w:rsidRDefault="009458E6" w:rsidP="00B12EAA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9458E6" w:rsidRDefault="009458E6" w:rsidP="00B12EAA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58E6" w:rsidTr="006E3F5A">
        <w:tc>
          <w:tcPr>
            <w:tcW w:w="533" w:type="dxa"/>
          </w:tcPr>
          <w:p w:rsidR="009458E6" w:rsidRDefault="009458E6" w:rsidP="00B12EAA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9458E6" w:rsidRDefault="009458E6" w:rsidP="00B12EAA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9458E6" w:rsidRDefault="009458E6" w:rsidP="00B12EAA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58E6" w:rsidRDefault="009458E6" w:rsidP="00B12EAA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9458E6" w:rsidRDefault="009458E6" w:rsidP="00B12EAA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2EAA" w:rsidRPr="00B12EAA" w:rsidRDefault="00B12EAA" w:rsidP="00B12EAA">
      <w:pPr>
        <w:tabs>
          <w:tab w:val="left" w:pos="5529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B12EAA" w:rsidRDefault="009458E6" w:rsidP="00B12EAA">
      <w:pPr>
        <w:tabs>
          <w:tab w:val="left" w:pos="5529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9458E6">
        <w:rPr>
          <w:rFonts w:ascii="Times New Roman" w:hAnsi="Times New Roman"/>
          <w:b/>
          <w:sz w:val="24"/>
          <w:szCs w:val="24"/>
        </w:rPr>
        <w:t>Предложение о цене за единицу товара:</w:t>
      </w:r>
      <w:r>
        <w:rPr>
          <w:rFonts w:ascii="Times New Roman" w:hAnsi="Times New Roman"/>
          <w:sz w:val="24"/>
          <w:szCs w:val="24"/>
        </w:rPr>
        <w:t xml:space="preserve"> ________________</w:t>
      </w:r>
      <w:r w:rsidR="009E7712">
        <w:rPr>
          <w:rFonts w:ascii="Times New Roman" w:hAnsi="Times New Roman"/>
          <w:sz w:val="24"/>
          <w:szCs w:val="24"/>
        </w:rPr>
        <w:t>_______________________</w:t>
      </w:r>
    </w:p>
    <w:p w:rsidR="009458E6" w:rsidRDefault="009458E6" w:rsidP="00B12EAA">
      <w:pPr>
        <w:tabs>
          <w:tab w:val="left" w:pos="5529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9458E6">
        <w:rPr>
          <w:rFonts w:ascii="Times New Roman" w:hAnsi="Times New Roman"/>
          <w:b/>
          <w:sz w:val="24"/>
          <w:szCs w:val="24"/>
        </w:rPr>
        <w:t>Предложение о цене договора:</w:t>
      </w:r>
      <w:r>
        <w:rPr>
          <w:rFonts w:ascii="Times New Roman" w:hAnsi="Times New Roman"/>
          <w:sz w:val="24"/>
          <w:szCs w:val="24"/>
        </w:rPr>
        <w:t xml:space="preserve">                 _________________</w:t>
      </w:r>
      <w:r w:rsidR="009E7712">
        <w:rPr>
          <w:rFonts w:ascii="Times New Roman" w:hAnsi="Times New Roman"/>
          <w:sz w:val="24"/>
          <w:szCs w:val="24"/>
        </w:rPr>
        <w:t>______________________</w:t>
      </w:r>
    </w:p>
    <w:p w:rsidR="00AE628A" w:rsidRPr="00AE628A" w:rsidRDefault="00AE628A" w:rsidP="00B12EAA">
      <w:pPr>
        <w:tabs>
          <w:tab w:val="left" w:pos="5529"/>
        </w:tabs>
        <w:spacing w:after="0" w:line="240" w:lineRule="auto"/>
        <w:ind w:firstLine="539"/>
        <w:jc w:val="both"/>
        <w:rPr>
          <w:rFonts w:ascii="Times New Roman" w:hAnsi="Times New Roman"/>
          <w:b/>
          <w:sz w:val="24"/>
          <w:szCs w:val="24"/>
        </w:rPr>
      </w:pPr>
      <w:r w:rsidRPr="00AE628A">
        <w:rPr>
          <w:rFonts w:ascii="Times New Roman" w:hAnsi="Times New Roman"/>
          <w:b/>
          <w:sz w:val="24"/>
          <w:szCs w:val="24"/>
        </w:rPr>
        <w:t xml:space="preserve">Срок поставки: </w:t>
      </w:r>
    </w:p>
    <w:p w:rsidR="009458E6" w:rsidRDefault="009458E6" w:rsidP="00B12EAA">
      <w:pPr>
        <w:tabs>
          <w:tab w:val="left" w:pos="552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4766" w:rsidRDefault="00DF4766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Информация об участнике закупки:</w:t>
      </w:r>
    </w:p>
    <w:p w:rsidR="00DF4766" w:rsidRDefault="00DF4766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9"/>
        <w:gridCol w:w="3572"/>
      </w:tblGrid>
      <w:tr w:rsidR="00DF4766" w:rsidRPr="00DF4766" w:rsidTr="00115DB6">
        <w:tc>
          <w:tcPr>
            <w:tcW w:w="5499" w:type="dxa"/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766">
              <w:rPr>
                <w:rFonts w:ascii="Times New Roman" w:hAnsi="Times New Roman"/>
                <w:sz w:val="24"/>
                <w:szCs w:val="24"/>
              </w:rPr>
              <w:t>Наименование:</w:t>
            </w:r>
          </w:p>
        </w:tc>
        <w:tc>
          <w:tcPr>
            <w:tcW w:w="3572" w:type="dxa"/>
            <w:tcBorders>
              <w:bottom w:val="single" w:sz="4" w:space="0" w:color="auto"/>
            </w:tcBorders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66" w:rsidRPr="00DF4766" w:rsidTr="00115DB6">
        <w:tc>
          <w:tcPr>
            <w:tcW w:w="5499" w:type="dxa"/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766">
              <w:rPr>
                <w:rFonts w:ascii="Times New Roman" w:hAnsi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66" w:rsidRPr="00DF4766" w:rsidTr="00115DB6">
        <w:tc>
          <w:tcPr>
            <w:tcW w:w="5499" w:type="dxa"/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руководителя</w:t>
            </w:r>
            <w:r w:rsidRPr="00DF476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66" w:rsidRPr="00DF4766" w:rsidTr="00115DB6">
        <w:tc>
          <w:tcPr>
            <w:tcW w:w="5499" w:type="dxa"/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766">
              <w:rPr>
                <w:rFonts w:ascii="Times New Roman" w:hAnsi="Times New Roman"/>
                <w:sz w:val="24"/>
                <w:szCs w:val="24"/>
              </w:rPr>
              <w:t>Номер контактного телефона: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66" w:rsidRPr="00DF4766" w:rsidTr="00115DB6">
        <w:tc>
          <w:tcPr>
            <w:tcW w:w="5499" w:type="dxa"/>
          </w:tcPr>
          <w:p w:rsidR="00DF4766" w:rsidRPr="00DF4766" w:rsidRDefault="00D00E85" w:rsidP="00D00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ФИО, контакты ответственного сотрудника</w:t>
            </w:r>
            <w:r w:rsidR="00DF4766" w:rsidRPr="00DF476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</w:tcPr>
          <w:p w:rsidR="00DF4766" w:rsidRPr="00DF4766" w:rsidRDefault="00DF4766" w:rsidP="00DF4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4766" w:rsidRDefault="00DF4766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4766" w:rsidRDefault="00DF4766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4766" w:rsidRDefault="00D00E85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Настоящим __________________________________________ декларирует:</w:t>
      </w:r>
    </w:p>
    <w:p w:rsidR="00AD2DBE" w:rsidRPr="00AD2DBE" w:rsidRDefault="00AD2DBE" w:rsidP="00AD2DB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D2DBE">
        <w:rPr>
          <w:rFonts w:ascii="Times New Roman" w:hAnsi="Times New Roman"/>
          <w:sz w:val="24"/>
          <w:szCs w:val="24"/>
        </w:rPr>
        <w:t>соответствие требованиям, установленным в соответствии с законодательством Российской Федерации к лицам, осуществляющим поставку товара, являющихся объектом закупки;</w:t>
      </w:r>
    </w:p>
    <w:p w:rsidR="00D00E85" w:rsidRPr="00D00E85" w:rsidRDefault="00D00E85" w:rsidP="00AD2D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E85">
        <w:rPr>
          <w:rFonts w:ascii="Times New Roman" w:hAnsi="Times New Roman"/>
          <w:sz w:val="24"/>
          <w:szCs w:val="24"/>
        </w:rPr>
        <w:t xml:space="preserve">наличие разрешительных документов на осуществление деятельности, обязательных согласно законодательству РФ; </w:t>
      </w:r>
    </w:p>
    <w:p w:rsidR="00D00E85" w:rsidRPr="00D00E85" w:rsidRDefault="00D00E85" w:rsidP="00D00E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E85">
        <w:rPr>
          <w:rFonts w:ascii="Times New Roman" w:hAnsi="Times New Roman"/>
          <w:sz w:val="24"/>
          <w:szCs w:val="24"/>
        </w:rPr>
        <w:t>благоприятное финансовое состояние участника закупки;</w:t>
      </w:r>
    </w:p>
    <w:p w:rsidR="00D00E85" w:rsidRPr="00D00E85" w:rsidRDefault="00D00E85" w:rsidP="00D00E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E85">
        <w:rPr>
          <w:rFonts w:ascii="Times New Roman" w:hAnsi="Times New Roman"/>
          <w:sz w:val="24"/>
          <w:szCs w:val="24"/>
        </w:rPr>
        <w:t>отсутствие действующей на момент проведения закупки и подведения ее итогов претензионно-исковой работы, связанной с неисполнением участником закупки договорных обязательств перед Заказчиком, за исключением случаев, когда неисполнение договорных обязательств стало следствием действий / бездействия самого Заказчика;</w:t>
      </w:r>
    </w:p>
    <w:p w:rsidR="00D00E85" w:rsidRPr="00D00E85" w:rsidRDefault="00D00E85" w:rsidP="00D00E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sub_3113"/>
      <w:r w:rsidRPr="00D00E85">
        <w:rPr>
          <w:rFonts w:ascii="Times New Roman" w:hAnsi="Times New Roman"/>
          <w:sz w:val="24"/>
          <w:szCs w:val="24"/>
        </w:rPr>
        <w:t xml:space="preserve"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</w:t>
      </w:r>
      <w:r w:rsidRPr="00D00E85">
        <w:rPr>
          <w:rFonts w:ascii="Times New Roman" w:hAnsi="Times New Roman"/>
          <w:sz w:val="24"/>
          <w:szCs w:val="24"/>
        </w:rPr>
        <w:lastRenderedPageBreak/>
        <w:t>индивидуального предпринимателя несостоятельным (банкротом) и об открытии конкурсного производства;</w:t>
      </w:r>
      <w:bookmarkStart w:id="2" w:name="sub_3114"/>
      <w:bookmarkEnd w:id="1"/>
    </w:p>
    <w:p w:rsidR="00D00E85" w:rsidRPr="00D00E85" w:rsidRDefault="00D00E85" w:rsidP="00D00E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E85">
        <w:rPr>
          <w:rFonts w:ascii="Times New Roman" w:hAnsi="Times New Roman"/>
          <w:sz w:val="24"/>
          <w:szCs w:val="24"/>
        </w:rPr>
        <w:t xml:space="preserve">неприостановление деятельности участника закупки в порядке, установленном </w:t>
      </w:r>
      <w:hyperlink r:id="rId7" w:history="1">
        <w:r w:rsidRPr="00D00E85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Кодексом</w:t>
        </w:r>
      </w:hyperlink>
      <w:r w:rsidRPr="00D00E85"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правонарушениях, на дату подачи заявки на участие в закупке;</w:t>
      </w:r>
      <w:bookmarkStart w:id="3" w:name="sub_3115"/>
      <w:bookmarkEnd w:id="2"/>
    </w:p>
    <w:p w:rsidR="00D00E85" w:rsidRPr="00D00E85" w:rsidRDefault="00D00E85" w:rsidP="00D00E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E85">
        <w:rPr>
          <w:rFonts w:ascii="Times New Roman" w:hAnsi="Times New Roman"/>
          <w:sz w:val="24"/>
          <w:szCs w:val="24"/>
        </w:rP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hyperlink r:id="rId8" w:history="1">
        <w:r w:rsidRPr="00D00E85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Pr="00D00E85">
        <w:rPr>
          <w:rFonts w:ascii="Times New Roman" w:hAnsi="Times New Roman"/>
          <w:sz w:val="24"/>
          <w:szCs w:val="24"/>
        </w:rPr>
        <w:t xml:space="preserve"> Российской Федерации о налогах и сборах, которые реструктурированы в соответствии с законодательством Российской Федерации;</w:t>
      </w:r>
      <w:bookmarkStart w:id="4" w:name="sub_3117"/>
      <w:bookmarkEnd w:id="3"/>
    </w:p>
    <w:p w:rsidR="00D00E85" w:rsidRDefault="00D00E85" w:rsidP="00D00E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E85">
        <w:rPr>
          <w:rFonts w:ascii="Times New Roman" w:hAnsi="Times New Roman"/>
          <w:sz w:val="24"/>
          <w:szCs w:val="24"/>
        </w:rPr>
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  <w:bookmarkEnd w:id="4"/>
    </w:p>
    <w:p w:rsidR="00D00E85" w:rsidRPr="00D00E85" w:rsidRDefault="00D00E85" w:rsidP="00D00E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E85">
        <w:rPr>
          <w:rFonts w:ascii="Times New Roman" w:hAnsi="Times New Roman"/>
          <w:sz w:val="24"/>
          <w:szCs w:val="24"/>
        </w:rPr>
        <w:t>участник закупки не является офшорной компанией</w:t>
      </w:r>
      <w:r>
        <w:rPr>
          <w:rFonts w:ascii="Times New Roman" w:hAnsi="Times New Roman"/>
          <w:sz w:val="24"/>
          <w:szCs w:val="24"/>
        </w:rPr>
        <w:t>.</w:t>
      </w:r>
    </w:p>
    <w:p w:rsidR="00D00E85" w:rsidRDefault="00D00E85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DBE" w:rsidRDefault="00AD2DBE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3E0C" w:rsidRDefault="00203E0C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3E0C" w:rsidRDefault="00BD5726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подтверждаем достоверность, указанных в настоящей заявке, сведений.</w:t>
      </w:r>
    </w:p>
    <w:p w:rsidR="009E7712" w:rsidRDefault="00461087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</w:t>
      </w:r>
    </w:p>
    <w:p w:rsidR="00BD5726" w:rsidRDefault="00BD5726" w:rsidP="009E7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7712" w:rsidRDefault="009E7712" w:rsidP="009E771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9E7712">
        <w:rPr>
          <w:rFonts w:ascii="Times New Roman" w:hAnsi="Times New Roman"/>
          <w:i/>
          <w:sz w:val="24"/>
          <w:szCs w:val="24"/>
        </w:rPr>
        <w:t>Заявка на участие подтверждается подписью уполномоченного лица и печатью организации (при наличии)</w:t>
      </w:r>
    </w:p>
    <w:p w:rsidR="009E7712" w:rsidRDefault="009E7712" w:rsidP="009E771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E7712" w:rsidRPr="009E7712" w:rsidRDefault="009E7712" w:rsidP="009E771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*При оформлении заявки на участие необходимо руководствоваться Инструкцией по заполнению заявки (Приложение к заявке)</w:t>
      </w:r>
    </w:p>
    <w:p w:rsidR="00095371" w:rsidRPr="00B12EAA" w:rsidRDefault="00095371" w:rsidP="00B12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5371" w:rsidRPr="00B12EAA" w:rsidSect="009E7712">
      <w:pgSz w:w="11906" w:h="16838"/>
      <w:pgMar w:top="851" w:right="849" w:bottom="567" w:left="1276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682" w:rsidRDefault="003B5682" w:rsidP="003321E5">
      <w:pPr>
        <w:spacing w:after="0" w:line="240" w:lineRule="auto"/>
      </w:pPr>
      <w:r>
        <w:separator/>
      </w:r>
    </w:p>
  </w:endnote>
  <w:endnote w:type="continuationSeparator" w:id="0">
    <w:p w:rsidR="003B5682" w:rsidRDefault="003B5682" w:rsidP="003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682" w:rsidRDefault="003B5682" w:rsidP="003321E5">
      <w:pPr>
        <w:spacing w:after="0" w:line="240" w:lineRule="auto"/>
      </w:pPr>
      <w:r>
        <w:separator/>
      </w:r>
    </w:p>
  </w:footnote>
  <w:footnote w:type="continuationSeparator" w:id="0">
    <w:p w:rsidR="003B5682" w:rsidRDefault="003B5682" w:rsidP="00332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966F4"/>
    <w:multiLevelType w:val="hybridMultilevel"/>
    <w:tmpl w:val="C5B4325C"/>
    <w:lvl w:ilvl="0" w:tplc="86C6D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22E2C"/>
    <w:multiLevelType w:val="hybridMultilevel"/>
    <w:tmpl w:val="2B3644E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76B8F"/>
    <w:multiLevelType w:val="hybridMultilevel"/>
    <w:tmpl w:val="3F586690"/>
    <w:lvl w:ilvl="0" w:tplc="86C6D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665A1"/>
    <w:multiLevelType w:val="hybridMultilevel"/>
    <w:tmpl w:val="2DD23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350FB2"/>
    <w:multiLevelType w:val="hybridMultilevel"/>
    <w:tmpl w:val="7640F734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AA"/>
    <w:rsid w:val="0005545F"/>
    <w:rsid w:val="00095371"/>
    <w:rsid w:val="000C1BCE"/>
    <w:rsid w:val="000E4AD5"/>
    <w:rsid w:val="00115DB6"/>
    <w:rsid w:val="001723BC"/>
    <w:rsid w:val="001D488A"/>
    <w:rsid w:val="00203E0C"/>
    <w:rsid w:val="0029359A"/>
    <w:rsid w:val="003321E5"/>
    <w:rsid w:val="003B5682"/>
    <w:rsid w:val="00461087"/>
    <w:rsid w:val="00482556"/>
    <w:rsid w:val="00487887"/>
    <w:rsid w:val="004C4A75"/>
    <w:rsid w:val="00514113"/>
    <w:rsid w:val="00585CCB"/>
    <w:rsid w:val="005A3569"/>
    <w:rsid w:val="005E6937"/>
    <w:rsid w:val="006455EA"/>
    <w:rsid w:val="006A67DB"/>
    <w:rsid w:val="006D2161"/>
    <w:rsid w:val="006E3F5A"/>
    <w:rsid w:val="006F75B0"/>
    <w:rsid w:val="00776733"/>
    <w:rsid w:val="007A21AC"/>
    <w:rsid w:val="007C04FE"/>
    <w:rsid w:val="008E5840"/>
    <w:rsid w:val="009458E6"/>
    <w:rsid w:val="009E24B1"/>
    <w:rsid w:val="009E7712"/>
    <w:rsid w:val="00A931B4"/>
    <w:rsid w:val="00AC2536"/>
    <w:rsid w:val="00AD2DBE"/>
    <w:rsid w:val="00AE628A"/>
    <w:rsid w:val="00B12EAA"/>
    <w:rsid w:val="00B70C48"/>
    <w:rsid w:val="00B97E9B"/>
    <w:rsid w:val="00BD5726"/>
    <w:rsid w:val="00CA62C3"/>
    <w:rsid w:val="00CD775A"/>
    <w:rsid w:val="00D00E85"/>
    <w:rsid w:val="00D655AC"/>
    <w:rsid w:val="00DD0093"/>
    <w:rsid w:val="00DF17E9"/>
    <w:rsid w:val="00DF4766"/>
    <w:rsid w:val="00E66ADC"/>
    <w:rsid w:val="00E964B3"/>
    <w:rsid w:val="00F1564C"/>
    <w:rsid w:val="00F8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432D62"/>
  <w14:defaultImageDpi w14:val="0"/>
  <w15:docId w15:val="{ABD0AAD1-19ED-44D7-84D1-6EB6D6A76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annotation text" w:semiHidden="1" w:uiPriority="0" w:unhideWhenUsed="1"/>
    <w:lsdException w:name="caption" w:semiHidden="1" w:uiPriority="35" w:unhideWhenUsed="1" w:qFormat="1"/>
    <w:lsdException w:name="annotation reference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1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321E5"/>
    <w:rPr>
      <w:rFonts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3321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321E5"/>
    <w:rPr>
      <w:rFonts w:cs="Times New Roman"/>
      <w:sz w:val="22"/>
    </w:rPr>
  </w:style>
  <w:style w:type="paragraph" w:customStyle="1" w:styleId="Normalunindented">
    <w:name w:val="Normal unindented"/>
    <w:aliases w:val="Обычный Без отступа"/>
    <w:qFormat/>
    <w:rsid w:val="00B12EAA"/>
    <w:pPr>
      <w:spacing w:before="120" w:after="120" w:line="276" w:lineRule="auto"/>
      <w:jc w:val="both"/>
    </w:pPr>
    <w:rPr>
      <w:rFonts w:ascii="Times New Roman" w:hAnsi="Times New Roman" w:cs="Times New Roman"/>
      <w:sz w:val="22"/>
      <w:szCs w:val="22"/>
    </w:rPr>
  </w:style>
  <w:style w:type="character" w:styleId="a7">
    <w:name w:val="annotation reference"/>
    <w:basedOn w:val="a0"/>
    <w:uiPriority w:val="99"/>
    <w:rsid w:val="00B12EA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rsid w:val="00B12EA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locked/>
    <w:rsid w:val="00B12EAA"/>
    <w:rPr>
      <w:rFonts w:ascii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B1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12EA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945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rsid w:val="00D00E85"/>
    <w:rPr>
      <w:rFonts w:cs="Times New Roman"/>
      <w:color w:val="0000FF" w:themeColor="hyperlink"/>
      <w:u w:val="single"/>
    </w:rPr>
  </w:style>
  <w:style w:type="paragraph" w:styleId="ae">
    <w:name w:val="Title"/>
    <w:basedOn w:val="a"/>
    <w:next w:val="a"/>
    <w:link w:val="af"/>
    <w:uiPriority w:val="10"/>
    <w:qFormat/>
    <w:rsid w:val="0046108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46108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8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5267.30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-PushkarevaMA\Desktop\&#1044;&#1083;&#1103;%20&#1092;&#1086;&#1088;&#1084;%20&#1043;&#1056;%20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Для форм ГР 2</Template>
  <TotalTime>3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КВАНТ</cp:lastModifiedBy>
  <cp:revision>13</cp:revision>
  <cp:lastPrinted>2018-12-03T04:49:00Z</cp:lastPrinted>
  <dcterms:created xsi:type="dcterms:W3CDTF">2020-06-19T07:08:00Z</dcterms:created>
  <dcterms:modified xsi:type="dcterms:W3CDTF">2020-07-10T02:35:00Z</dcterms:modified>
</cp:coreProperties>
</file>